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24"/>
        <w:gridCol w:w="1541"/>
      </w:tblGrid>
      <w:tr w:rsidR="009D587C" w:rsidTr="009D587C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87C" w:rsidRDefault="009D587C" w:rsidP="00F64273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87C" w:rsidRDefault="009D587C" w:rsidP="00F64273"/>
        </w:tc>
        <w:tc>
          <w:tcPr>
            <w:tcW w:w="14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D587C" w:rsidRDefault="009D587C" w:rsidP="00F64273"/>
        </w:tc>
        <w:tc>
          <w:tcPr>
            <w:tcW w:w="2965" w:type="dxa"/>
            <w:gridSpan w:val="2"/>
            <w:shd w:val="clear" w:color="auto" w:fill="auto"/>
            <w:noWrap/>
            <w:vAlign w:val="bottom"/>
            <w:hideMark/>
          </w:tcPr>
          <w:p w:rsidR="009D587C" w:rsidRDefault="009D587C" w:rsidP="00F642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9</w:t>
            </w:r>
          </w:p>
        </w:tc>
      </w:tr>
      <w:tr w:rsidR="00C2416E" w:rsidTr="009D587C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2965" w:type="dxa"/>
            <w:gridSpan w:val="2"/>
            <w:shd w:val="clear" w:color="auto" w:fill="auto"/>
            <w:vAlign w:val="bottom"/>
            <w:hideMark/>
          </w:tcPr>
          <w:p w:rsidR="00C2416E" w:rsidRDefault="00C2416E" w:rsidP="00F642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Саратовской</w:t>
            </w:r>
            <w:r>
              <w:rPr>
                <w:sz w:val="22"/>
                <w:szCs w:val="22"/>
              </w:rPr>
              <w:br/>
              <w:t>городской Думы</w:t>
            </w:r>
          </w:p>
        </w:tc>
      </w:tr>
      <w:tr w:rsidR="001D3F50" w:rsidTr="009D587C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F50" w:rsidRDefault="001D3F50" w:rsidP="00F64273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F50" w:rsidRDefault="001D3F50" w:rsidP="00F64273"/>
        </w:tc>
        <w:tc>
          <w:tcPr>
            <w:tcW w:w="14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D3F50" w:rsidRDefault="001D3F50" w:rsidP="00F64273"/>
        </w:tc>
        <w:tc>
          <w:tcPr>
            <w:tcW w:w="2965" w:type="dxa"/>
            <w:gridSpan w:val="2"/>
            <w:shd w:val="clear" w:color="auto" w:fill="auto"/>
            <w:noWrap/>
            <w:vAlign w:val="bottom"/>
            <w:hideMark/>
          </w:tcPr>
          <w:p w:rsidR="001D3F50" w:rsidRPr="00FB5AB2" w:rsidRDefault="001D3F50" w:rsidP="00F64273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от 25.03.2022 № 14-161</w:t>
            </w:r>
          </w:p>
        </w:tc>
      </w:tr>
      <w:tr w:rsidR="00C2416E" w:rsidTr="009D587C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>
            <w:r>
              <w:t xml:space="preserve"> 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5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</w:tr>
      <w:tr w:rsidR="00C2416E" w:rsidTr="00AD18E2">
        <w:trPr>
          <w:cantSplit/>
        </w:trPr>
        <w:tc>
          <w:tcPr>
            <w:tcW w:w="14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center"/>
            </w:pPr>
            <w:r>
              <w:t>Программа муниципальных внутренних заимствований на 2022 год и на плановый период 2023 и 2024 годов</w:t>
            </w:r>
          </w:p>
        </w:tc>
      </w:tr>
      <w:tr w:rsidR="00C2416E" w:rsidTr="00AD18E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16E" w:rsidRDefault="00C2416E" w:rsidP="00F64273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</w:tr>
      <w:tr w:rsidR="00C2416E" w:rsidTr="00AD18E2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>
            <w:pPr>
              <w:jc w:val="right"/>
            </w:pPr>
            <w:r>
              <w:t>тыс. руб.</w:t>
            </w:r>
          </w:p>
        </w:tc>
      </w:tr>
      <w:tr w:rsidR="00C2416E" w:rsidTr="00AD18E2">
        <w:trPr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6E" w:rsidRDefault="00C2416E" w:rsidP="00F64273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center"/>
            </w:pPr>
            <w:r>
              <w:t>2022 год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center"/>
            </w:pPr>
            <w:r>
              <w:t>2023 год</w:t>
            </w:r>
          </w:p>
        </w:tc>
        <w:tc>
          <w:tcPr>
            <w:tcW w:w="15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center"/>
            </w:pPr>
            <w:r>
              <w:t>2024 год</w:t>
            </w:r>
          </w:p>
        </w:tc>
      </w:tr>
    </w:tbl>
    <w:p w:rsidR="00C2416E" w:rsidRPr="00C2416E" w:rsidRDefault="00C2416E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C2416E" w:rsidTr="00C2416E">
        <w:trPr>
          <w:cantSplit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16E" w:rsidRDefault="00C2416E" w:rsidP="00F64273">
            <w:pPr>
              <w:jc w:val="center"/>
            </w:pPr>
            <w: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center"/>
            </w:pPr>
            <w: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center"/>
            </w:pPr>
            <w: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center"/>
            </w:pPr>
            <w:r>
              <w:t>5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6E" w:rsidRDefault="00C2416E" w:rsidP="00F64273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969 252,3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3 321 074,4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2 050 000,0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3 321 074,4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2 050 000,0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2 351 822,1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2 050 000,0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6E" w:rsidRDefault="00C2416E" w:rsidP="00F64273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rPr>
                <w:color w:val="FF0000"/>
              </w:rPr>
              <w:t>-243 226,0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rPr>
                <w:color w:val="FF0000"/>
              </w:rPr>
              <w:t>-231 064,7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770 000,0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600 000,0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770 000,0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600 000,0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770 000,0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843 226,0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831 064,7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2416E" w:rsidRDefault="00C2416E" w:rsidP="00F64273">
            <w:pPr>
              <w:jc w:val="right"/>
            </w:pPr>
            <w:r>
              <w:t>969 252,3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>
            <w:pPr>
              <w:jc w:val="right"/>
            </w:pPr>
            <w:r>
              <w:rPr>
                <w:color w:val="FF0000"/>
              </w:rPr>
              <w:t>-243 226,0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>
            <w:pPr>
              <w:jc w:val="right"/>
            </w:pPr>
            <w:r>
              <w:rPr>
                <w:color w:val="FF0000"/>
              </w:rPr>
              <w:t>-231 064,7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4 091 074,4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2 653 443,0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2 650 000,0</w:t>
            </w:r>
          </w:p>
        </w:tc>
      </w:tr>
      <w:tr w:rsidR="00C2416E" w:rsidTr="00C2416E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3 121 822,1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2 896 669,0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6E" w:rsidRDefault="00C2416E" w:rsidP="00F64273">
            <w:pPr>
              <w:jc w:val="right"/>
            </w:pPr>
            <w:r>
              <w:t>2 881 064,7</w:t>
            </w:r>
          </w:p>
        </w:tc>
      </w:tr>
      <w:tr w:rsidR="00C2416E" w:rsidTr="00C2416E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</w:tr>
      <w:tr w:rsidR="00C2416E" w:rsidTr="00C2416E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</w:tr>
      <w:tr w:rsidR="00C2416E" w:rsidTr="00C2416E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</w:tr>
      <w:tr w:rsidR="00C2416E" w:rsidTr="00C2416E">
        <w:trPr>
          <w:cantSplit/>
        </w:trPr>
        <w:tc>
          <w:tcPr>
            <w:tcW w:w="10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16E" w:rsidRDefault="00C2416E" w:rsidP="00F6427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16E" w:rsidRDefault="00C2416E" w:rsidP="00F64273">
            <w:pPr>
              <w:jc w:val="right"/>
            </w:pPr>
          </w:p>
        </w:tc>
      </w:tr>
    </w:tbl>
    <w:p w:rsidR="00C2416E" w:rsidRPr="007023B8" w:rsidRDefault="00C2416E" w:rsidP="00C2416E"/>
    <w:p w:rsidR="00E2598B" w:rsidRPr="00C2416E" w:rsidRDefault="00E2598B" w:rsidP="00C2416E"/>
    <w:sectPr w:rsidR="00E2598B" w:rsidRPr="00C2416E" w:rsidSect="00FB5AB2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B1B" w:rsidRDefault="00504B1B" w:rsidP="00C2416E">
      <w:r>
        <w:separator/>
      </w:r>
    </w:p>
  </w:endnote>
  <w:endnote w:type="continuationSeparator" w:id="1">
    <w:p w:rsidR="00504B1B" w:rsidRDefault="00504B1B" w:rsidP="00C24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B1B" w:rsidRDefault="00504B1B" w:rsidP="00C2416E">
      <w:r>
        <w:separator/>
      </w:r>
    </w:p>
  </w:footnote>
  <w:footnote w:type="continuationSeparator" w:id="1">
    <w:p w:rsidR="00504B1B" w:rsidRDefault="00504B1B" w:rsidP="00C241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16E" w:rsidRDefault="00D971EA" w:rsidP="008155A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416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416E" w:rsidRDefault="00C2416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16E" w:rsidRDefault="00D971EA" w:rsidP="008155A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416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D587C">
      <w:rPr>
        <w:rStyle w:val="a7"/>
        <w:noProof/>
      </w:rPr>
      <w:t>2</w:t>
    </w:r>
    <w:r>
      <w:rPr>
        <w:rStyle w:val="a7"/>
      </w:rPr>
      <w:fldChar w:fldCharType="end"/>
    </w:r>
  </w:p>
  <w:p w:rsidR="00C2416E" w:rsidRDefault="00C241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16E"/>
    <w:rsid w:val="001135FB"/>
    <w:rsid w:val="0015514F"/>
    <w:rsid w:val="001D3F50"/>
    <w:rsid w:val="002C3F39"/>
    <w:rsid w:val="00363C08"/>
    <w:rsid w:val="00504B1B"/>
    <w:rsid w:val="005C112A"/>
    <w:rsid w:val="00666CD8"/>
    <w:rsid w:val="006808C6"/>
    <w:rsid w:val="008E067D"/>
    <w:rsid w:val="009D587C"/>
    <w:rsid w:val="00A24CAF"/>
    <w:rsid w:val="00A261B8"/>
    <w:rsid w:val="00AD18E2"/>
    <w:rsid w:val="00AF127E"/>
    <w:rsid w:val="00B912FD"/>
    <w:rsid w:val="00C2416E"/>
    <w:rsid w:val="00D95594"/>
    <w:rsid w:val="00D971EA"/>
    <w:rsid w:val="00E2598B"/>
    <w:rsid w:val="00F12FAC"/>
    <w:rsid w:val="00F6400A"/>
    <w:rsid w:val="00FB5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41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416E"/>
  </w:style>
  <w:style w:type="paragraph" w:styleId="a5">
    <w:name w:val="footer"/>
    <w:basedOn w:val="a"/>
    <w:link w:val="a6"/>
    <w:uiPriority w:val="99"/>
    <w:semiHidden/>
    <w:unhideWhenUsed/>
    <w:rsid w:val="00C241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416E"/>
  </w:style>
  <w:style w:type="character" w:styleId="a7">
    <w:name w:val="page number"/>
    <w:basedOn w:val="a0"/>
    <w:uiPriority w:val="99"/>
    <w:semiHidden/>
    <w:unhideWhenUsed/>
    <w:rsid w:val="00C241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HarkovaDU</cp:lastModifiedBy>
  <cp:revision>7</cp:revision>
  <dcterms:created xsi:type="dcterms:W3CDTF">2022-03-24T10:31:00Z</dcterms:created>
  <dcterms:modified xsi:type="dcterms:W3CDTF">2022-03-25T12:26:00Z</dcterms:modified>
</cp:coreProperties>
</file>